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B5A15" w14:textId="0EBF4E4C" w:rsidR="00535962" w:rsidRPr="00F7167E" w:rsidRDefault="00796B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27B5A8C" wp14:editId="2078BBE1">
                <wp:simplePos x="0" y="0"/>
                <wp:positionH relativeFrom="column">
                  <wp:posOffset>7048500</wp:posOffset>
                </wp:positionH>
                <wp:positionV relativeFrom="paragraph">
                  <wp:posOffset>-571500</wp:posOffset>
                </wp:positionV>
                <wp:extent cx="1908810" cy="701040"/>
                <wp:effectExtent l="19050" t="0" r="15240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8810" cy="701040"/>
                          <a:chOff x="12404" y="523"/>
                          <a:chExt cx="3006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404" y="561"/>
                            <a:ext cx="2947" cy="968"/>
                            <a:chOff x="8706" y="720"/>
                            <a:chExt cx="2454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06" y="1077"/>
                              <a:ext cx="245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rFonts w:eastAsiaTheme="minorHAnsi" w:cs="Arial"/>
                                    <w:szCs w:val="18"/>
                                    <w:lang w:val="es-ES" w:eastAsia="en-US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7865B717" w14:textId="65599CE0" w:rsidR="00796B23" w:rsidRPr="007A2F1C" w:rsidRDefault="00796B23" w:rsidP="00796B23">
                                    <w:pPr>
                                      <w:pStyle w:val="NormalWeb"/>
                                      <w:spacing w:before="0" w:beforeAutospacing="0" w:after="200" w:afterAutospacing="0" w:line="276" w:lineRule="auto"/>
                                      <w:jc w:val="center"/>
                                      <w:rPr>
                                        <w:sz w:val="22"/>
                                        <w:szCs w:val="22"/>
                                      </w:rPr>
                                    </w:pPr>
                                  </w:p>
                                  <w:p w14:paraId="627B5AA7" w14:textId="712DE038" w:rsidR="00840E00" w:rsidRPr="00535962" w:rsidRDefault="00000000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718" y="720"/>
                              <a:ext cx="2442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7B5AA8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7B5A8C" id="Group 20" o:spid="_x0000_s1026" style="position:absolute;margin-left:555pt;margin-top:-45pt;width:150.3pt;height:55.2pt;z-index:251660288" coordorigin="12404,523" coordsize="3006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404;top:561;width:2947;height:968" coordorigin="8706,720" coordsize="2454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8706;top:1077;width:245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rFonts w:eastAsiaTheme="minorHAnsi" w:cs="Arial"/>
                              <w:szCs w:val="18"/>
                              <w:lang w:val="es-ES" w:eastAsia="en-US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7865B717" w14:textId="65599CE0" w:rsidR="00796B23" w:rsidRPr="007A2F1C" w:rsidRDefault="00796B23" w:rsidP="00796B2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14:paraId="627B5AA7" w14:textId="712DE038" w:rsidR="00840E00" w:rsidRPr="00535962" w:rsidRDefault="00000000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8718;top:720;width:2442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27B5AA8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27B5A88" wp14:editId="627B5A89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27B5A8A" wp14:editId="5C2B82AA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627B5AA6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27B5AAE" wp14:editId="627B5AA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5A8A" id="Text Box 2" o:spid="_x0000_s1031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V/XvGt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Content>
                        <w:p w14:paraId="627B5AA6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27B5AAE" wp14:editId="627B5AA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7B5A8E" wp14:editId="627B5A8F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B5AA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5A8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627B5AA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627B5A1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7B5A90" wp14:editId="627B5A91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B5AAA" w14:textId="77777777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5A90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627B5AAA" w14:textId="77777777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7B5A92" wp14:editId="627B5A9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B5AAB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5A92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27B5AAB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27B5A17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7B5A94" wp14:editId="627B5A95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B5AAC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5A9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627B5AAC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27B5A96" wp14:editId="627B5A9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B5AA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7B5A96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27B5AA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27B5A1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627B5A19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7B5A1A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27B5A1B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627B5A1C" w14:textId="001E4451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r w:rsidR="000A668C" w:rsidRPr="00AE0C17">
        <w:rPr>
          <w:rFonts w:ascii="Arial" w:hAnsi="Arial" w:cs="Arial"/>
          <w:bCs/>
          <w:sz w:val="22"/>
          <w:szCs w:val="22"/>
        </w:rPr>
        <w:t>magnitudes similares</w:t>
      </w:r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627B5A1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7B5A2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627B5A1E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627B5A1F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627B5A2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27B5A2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627B5A22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627B5A2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627B5A24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27B5A2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627B5A2F" w14:textId="77777777" w:rsidTr="00822B7A">
        <w:trPr>
          <w:trHeight w:val="229"/>
          <w:jc w:val="center"/>
        </w:trPr>
        <w:tc>
          <w:tcPr>
            <w:tcW w:w="0" w:type="auto"/>
          </w:tcPr>
          <w:p w14:paraId="627B5A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627B5A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7B5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7B5A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7B5A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27B5A2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7B5A2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7B5A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7B5A38" w14:textId="77777777" w:rsidTr="00822B7A">
        <w:trPr>
          <w:trHeight w:val="211"/>
          <w:jc w:val="center"/>
        </w:trPr>
        <w:tc>
          <w:tcPr>
            <w:tcW w:w="0" w:type="auto"/>
          </w:tcPr>
          <w:p w14:paraId="627B5A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B5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7B5A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7B5A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7B5A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27B5A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7B5A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7B5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7B5A41" w14:textId="77777777" w:rsidTr="00822B7A">
        <w:trPr>
          <w:trHeight w:val="229"/>
          <w:jc w:val="center"/>
        </w:trPr>
        <w:tc>
          <w:tcPr>
            <w:tcW w:w="0" w:type="auto"/>
          </w:tcPr>
          <w:p w14:paraId="627B5A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B5A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7B5A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7B5A3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7B5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27B5A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7B5A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7B5A4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7B5A4A" w14:textId="77777777" w:rsidTr="00822B7A">
        <w:trPr>
          <w:trHeight w:val="229"/>
          <w:jc w:val="center"/>
        </w:trPr>
        <w:tc>
          <w:tcPr>
            <w:tcW w:w="0" w:type="auto"/>
          </w:tcPr>
          <w:p w14:paraId="627B5A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B5A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7B5A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7B5A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7B5A4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27B5A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7B5A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7B5A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7B5A53" w14:textId="77777777" w:rsidTr="00822B7A">
        <w:trPr>
          <w:trHeight w:val="229"/>
          <w:jc w:val="center"/>
        </w:trPr>
        <w:tc>
          <w:tcPr>
            <w:tcW w:w="0" w:type="auto"/>
          </w:tcPr>
          <w:p w14:paraId="627B5A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B5A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7B5A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7B5A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7B5A4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27B5A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7B5A5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7B5A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7B5A5C" w14:textId="77777777" w:rsidTr="00822B7A">
        <w:trPr>
          <w:trHeight w:val="229"/>
          <w:jc w:val="center"/>
        </w:trPr>
        <w:tc>
          <w:tcPr>
            <w:tcW w:w="0" w:type="auto"/>
          </w:tcPr>
          <w:p w14:paraId="627B5A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27B5A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7B5A5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7B5A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7B5A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27B5A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7B5A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7B5A5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7B5A65" w14:textId="77777777" w:rsidTr="00822B7A">
        <w:trPr>
          <w:trHeight w:val="229"/>
          <w:jc w:val="center"/>
        </w:trPr>
        <w:tc>
          <w:tcPr>
            <w:tcW w:w="0" w:type="auto"/>
          </w:tcPr>
          <w:p w14:paraId="627B5A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B5A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7B5A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7B5A6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7B5A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27B5A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7B5A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7B5A6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7B5A6E" w14:textId="77777777" w:rsidTr="00822B7A">
        <w:trPr>
          <w:trHeight w:val="211"/>
          <w:jc w:val="center"/>
        </w:trPr>
        <w:tc>
          <w:tcPr>
            <w:tcW w:w="0" w:type="auto"/>
          </w:tcPr>
          <w:p w14:paraId="627B5A6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B5A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7B5A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7B5A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7B5A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27B5A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7B5A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7B5A6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7B5A77" w14:textId="77777777" w:rsidTr="00822B7A">
        <w:trPr>
          <w:trHeight w:val="229"/>
          <w:jc w:val="center"/>
        </w:trPr>
        <w:tc>
          <w:tcPr>
            <w:tcW w:w="0" w:type="auto"/>
          </w:tcPr>
          <w:p w14:paraId="627B5A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B5A7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7B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7B5A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7B5A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27B5A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7B5A7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7B5A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7B5A80" w14:textId="77777777" w:rsidTr="00822B7A">
        <w:trPr>
          <w:trHeight w:val="229"/>
          <w:jc w:val="center"/>
        </w:trPr>
        <w:tc>
          <w:tcPr>
            <w:tcW w:w="0" w:type="auto"/>
          </w:tcPr>
          <w:p w14:paraId="627B5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B5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27B5A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27B5A7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27B5A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27B5A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7B5A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27B5A7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627B5A8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627B5A8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627B5A83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27B5A8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27B5A8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627B5A86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27B5A87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98848" w14:textId="77777777" w:rsidR="00295D6C" w:rsidRDefault="00295D6C" w:rsidP="001007E7">
      <w:pPr>
        <w:spacing w:after="0" w:line="240" w:lineRule="auto"/>
      </w:pPr>
      <w:r>
        <w:separator/>
      </w:r>
    </w:p>
  </w:endnote>
  <w:endnote w:type="continuationSeparator" w:id="0">
    <w:p w14:paraId="72F87EB8" w14:textId="77777777" w:rsidR="00295D6C" w:rsidRDefault="00295D6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B5A9C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7B5AA0" wp14:editId="627B5AA1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7B5AB0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7B5AA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27B5AB0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27B5AA2" wp14:editId="627B5AA3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7B5AB1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7B5AB2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27B5AA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27B5AB1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7B5AB2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27B5A9D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627B5AA4" wp14:editId="627B5AA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627B5A9E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627B5A9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8260A" w14:textId="77777777" w:rsidR="00295D6C" w:rsidRDefault="00295D6C" w:rsidP="001007E7">
      <w:pPr>
        <w:spacing w:after="0" w:line="240" w:lineRule="auto"/>
      </w:pPr>
      <w:r>
        <w:separator/>
      </w:r>
    </w:p>
  </w:footnote>
  <w:footnote w:type="continuationSeparator" w:id="0">
    <w:p w14:paraId="7860895C" w14:textId="77777777" w:rsidR="00295D6C" w:rsidRDefault="00295D6C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6871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90E8D"/>
    <w:rsid w:val="000A5DAC"/>
    <w:rsid w:val="000A668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5D6C"/>
    <w:rsid w:val="002971F5"/>
    <w:rsid w:val="002E1412"/>
    <w:rsid w:val="002F28B7"/>
    <w:rsid w:val="00314023"/>
    <w:rsid w:val="0031441A"/>
    <w:rsid w:val="003B38E0"/>
    <w:rsid w:val="003F0543"/>
    <w:rsid w:val="0042490F"/>
    <w:rsid w:val="00450588"/>
    <w:rsid w:val="00466B9C"/>
    <w:rsid w:val="004762B3"/>
    <w:rsid w:val="004767CC"/>
    <w:rsid w:val="004C4743"/>
    <w:rsid w:val="0053293F"/>
    <w:rsid w:val="00535962"/>
    <w:rsid w:val="00551CCA"/>
    <w:rsid w:val="005B442B"/>
    <w:rsid w:val="005B48F4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96B23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263FF"/>
    <w:rsid w:val="00A640BD"/>
    <w:rsid w:val="00A6449B"/>
    <w:rsid w:val="00A73BAD"/>
    <w:rsid w:val="00A97B8E"/>
    <w:rsid w:val="00AB0F33"/>
    <w:rsid w:val="00AB4966"/>
    <w:rsid w:val="00AC0F95"/>
    <w:rsid w:val="00AD7919"/>
    <w:rsid w:val="00AE0C17"/>
    <w:rsid w:val="00AF0D2F"/>
    <w:rsid w:val="00B420BA"/>
    <w:rsid w:val="00B62EEF"/>
    <w:rsid w:val="00B756C4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EF7261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27B5A15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796B2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70dc93-70e9-41fb-93ca-13ef9c8a8773" xsi:nil="true"/>
    <lcf76f155ced4ddcb4097134ff3c332f xmlns="16325689-9114-4b04-abb2-e5abd70e84a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E986AAE5131745A0EBCBC7421F61CF" ma:contentTypeVersion="11" ma:contentTypeDescription="Crear nuevo documento." ma:contentTypeScope="" ma:versionID="127e861207497bbd15e234a813c0e46a">
  <xsd:schema xmlns:xsd="http://www.w3.org/2001/XMLSchema" xmlns:xs="http://www.w3.org/2001/XMLSchema" xmlns:p="http://schemas.microsoft.com/office/2006/metadata/properties" xmlns:ns2="16325689-9114-4b04-abb2-e5abd70e84ae" xmlns:ns3="7570dc93-70e9-41fb-93ca-13ef9c8a8773" targetNamespace="http://schemas.microsoft.com/office/2006/metadata/properties" ma:root="true" ma:fieldsID="c2ad5618f9fc5fba38f0a5faf0c8fb04" ns2:_="" ns3:_="">
    <xsd:import namespace="16325689-9114-4b04-abb2-e5abd70e84ae"/>
    <xsd:import namespace="7570dc93-70e9-41fb-93ca-13ef9c8a8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25689-9114-4b04-abb2-e5abd70e84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9aee54d7-8351-48c5-833d-75b41070d0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0dc93-70e9-41fb-93ca-13ef9c8a87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2539dbc-7f6e-4ef6-8ed3-bd71c752549b}" ma:internalName="TaxCatchAll" ma:showField="CatchAllData" ma:web="7570dc93-70e9-41fb-93ca-13ef9c8a87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317A8-0C23-4F1A-9095-C4B8A8EAFBEB}">
  <ds:schemaRefs>
    <ds:schemaRef ds:uri="http://schemas.microsoft.com/office/2006/metadata/properties"/>
    <ds:schemaRef ds:uri="http://schemas.microsoft.com/office/infopath/2007/PartnerControls"/>
    <ds:schemaRef ds:uri="7570dc93-70e9-41fb-93ca-13ef9c8a8773"/>
    <ds:schemaRef ds:uri="16325689-9114-4b04-abb2-e5abd70e84ae"/>
  </ds:schemaRefs>
</ds:datastoreItem>
</file>

<file path=customXml/itemProps2.xml><?xml version="1.0" encoding="utf-8"?>
<ds:datastoreItem xmlns:ds="http://schemas.openxmlformats.org/officeDocument/2006/customXml" ds:itemID="{1FB58C13-AD82-4426-864A-81479FF4ED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E65BB-2175-4148-8C48-21B359A94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325689-9114-4b04-abb2-e5abd70e84ae"/>
    <ds:schemaRef ds:uri="7570dc93-70e9-41fb-93ca-13ef9c8a8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1</Pages>
  <Words>138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Densy Ariel Gomez Espinal</cp:lastModifiedBy>
  <cp:revision>3</cp:revision>
  <cp:lastPrinted>2011-03-04T19:05:00Z</cp:lastPrinted>
  <dcterms:created xsi:type="dcterms:W3CDTF">2025-06-23T17:19:00Z</dcterms:created>
  <dcterms:modified xsi:type="dcterms:W3CDTF">2025-06-23T17:19:00Z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0x01010069E986AAE5131745A0EBCBC7421F61CF</vt:lpwstr>
  </property>
  <property fmtid="{D5CDD505-2E9C-101B-9397-08002B2CF9AE}" pid="3" name="MediaServiceImageTags">
    <vt:lpwstr/>
  </property>
</Properties>
</file>